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b/>
        </w:rPr>
        <w:t>Czym jest projekt edukacyjny?</w:t>
      </w:r>
      <w:r w:rsidRPr="00C6126B">
        <w:rPr>
          <w:rFonts w:ascii="Arial" w:hAnsi="Arial" w:cs="Arial"/>
        </w:rPr>
        <w:t xml:space="preserve"> Jacek Królikowski</w:t>
      </w:r>
      <w:r w:rsidRPr="00C6126B">
        <w:rPr>
          <w:rStyle w:val="Znakiprzypiswdolnych"/>
          <w:rFonts w:ascii="Arial" w:hAnsi="Arial" w:cs="Arial"/>
        </w:rPr>
        <w:footnoteReference w:id="2"/>
      </w:r>
      <w:r w:rsidRPr="00C6126B">
        <w:rPr>
          <w:rFonts w:ascii="Arial" w:hAnsi="Arial" w:cs="Arial"/>
        </w:rPr>
        <w:t xml:space="preserve"> określa go następująco: 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Ma określone cele, zaplanowane działania i ich rezultaty.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 xml:space="preserve">Na ogół realizowany jest w zespołach, które odpowiadają za poszczególne zadania, </w:t>
      </w:r>
      <w:r w:rsidR="00C6126B">
        <w:rPr>
          <w:rFonts w:ascii="Arial" w:hAnsi="Arial" w:cs="Arial"/>
          <w:i/>
        </w:rPr>
        <w:br/>
      </w:r>
      <w:r w:rsidRPr="00C6126B">
        <w:rPr>
          <w:rFonts w:ascii="Arial" w:hAnsi="Arial" w:cs="Arial"/>
          <w:i/>
        </w:rPr>
        <w:t>a na ich czele stoi lider.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Ma określony czas realizacji (od kilku dni do kilku tygodni).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Wymaga od uczennic i uczniów wyszukiwania informacji, ich krytycznej analizy, zaprezentowania efektów i oceny podjętych działań.</w:t>
      </w:r>
    </w:p>
    <w:p w:rsidR="0065079C" w:rsidRPr="00C6126B" w:rsidRDefault="0065079C" w:rsidP="0065079C">
      <w:pPr>
        <w:pStyle w:val="numerowaniea"/>
        <w:numPr>
          <w:ilvl w:val="0"/>
          <w:numId w:val="1"/>
        </w:numPr>
        <w:spacing w:before="0" w:after="280"/>
        <w:rPr>
          <w:rFonts w:ascii="Arial" w:hAnsi="Arial" w:cs="Arial"/>
        </w:rPr>
      </w:pPr>
      <w:r w:rsidRPr="00C6126B">
        <w:rPr>
          <w:rFonts w:ascii="Arial" w:hAnsi="Arial" w:cs="Arial"/>
          <w:i/>
        </w:rPr>
        <w:t>Ma planowy charakter, co znaczy, że zarówno nauczycielka/nauczyciel, jak i uczennice/uczniowie najpierw planują cele, zadania, sposób oceny efektów projektu, a następnie przystępują do działania (w trakcie realizacji projektu plan ten może być modyfikowany).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Istotą projektu edukacyjnego jest odejście od typowych ról nauczycieli i uczniów. Uczniowie powinni przejąć większą odpowiedzialność za to, jak będzie przebiegała praca, jaki będzie ostateczny rezultat i jakie wnioski sformułują. Rolą nauczycieli staje się organizacja procesu uczenia się uczniów, którzy są bardziej samodzielni, podejmują własne decyzje, jak osiągnąć założony cel. </w:t>
      </w:r>
    </w:p>
    <w:p w:rsidR="0065079C" w:rsidRPr="00C6126B" w:rsidRDefault="0065079C" w:rsidP="0065079C">
      <w:pPr>
        <w:pStyle w:val="numerowaniea"/>
        <w:spacing w:before="28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Projekt edukacyjny powinien być realizowany w następujących etapach: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28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Sformułowanie problemu i celu projektu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lastRenderedPageBreak/>
        <w:t>Planowanie działań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Realizacja – działania uczniów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00"/>
        <w:rPr>
          <w:rFonts w:ascii="Arial" w:hAnsi="Arial" w:cs="Arial"/>
        </w:rPr>
      </w:pPr>
      <w:r w:rsidRPr="00C6126B">
        <w:rPr>
          <w:rFonts w:ascii="Arial" w:hAnsi="Arial" w:cs="Arial"/>
        </w:rPr>
        <w:t>Prezentacja efektów realizacji projektu</w:t>
      </w:r>
    </w:p>
    <w:p w:rsidR="0065079C" w:rsidRPr="00C6126B" w:rsidRDefault="0065079C" w:rsidP="0065079C">
      <w:pPr>
        <w:pStyle w:val="numerowaniea"/>
        <w:numPr>
          <w:ilvl w:val="0"/>
          <w:numId w:val="2"/>
        </w:numPr>
        <w:spacing w:before="0" w:after="280"/>
        <w:rPr>
          <w:rFonts w:ascii="Arial" w:hAnsi="Arial" w:cs="Arial"/>
        </w:rPr>
      </w:pPr>
      <w:r w:rsidRPr="00C6126B">
        <w:rPr>
          <w:rFonts w:ascii="Arial" w:hAnsi="Arial" w:cs="Arial"/>
        </w:rPr>
        <w:t>Refleksja</w:t>
      </w:r>
    </w:p>
    <w:p w:rsidR="0065079C" w:rsidRPr="00C6126B" w:rsidRDefault="0065079C" w:rsidP="0065079C">
      <w:pPr>
        <w:pStyle w:val="numerowaniea"/>
        <w:spacing w:before="280" w:after="200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Co może zrobić nauczyciel na poszczególnych etapach, aby realizacja projektu rzeczywiście sprzyjała współpracy?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>Sformułowanie problemu i celu projektu</w:t>
      </w:r>
      <w:r w:rsidRPr="00C6126B">
        <w:rPr>
          <w:rFonts w:ascii="Arial" w:hAnsi="Arial" w:cs="Arial"/>
        </w:rPr>
        <w:t xml:space="preserve"> – jeśli chcemy, by wszyscy uczniowie się zaangażowali i ze sobą współpracowali, pozwólmy im samym sformułować problem. Poprośmy  żeby, np. przez tydzień obserwowali życie szkoły i zastanowili się, czego może dotyczyć projekt (jeśli miałby być to projekt związany z życiem szkoły).  Potem po zajęciach zorganizujmy spotkanie (albo zróbmy to na lekcji), podczas którego uczniowie przedstawią swoje propozycje, np. zapisując je na kartkach A4. Następnie kartki umieścimy w dostępnym i widocznym miejscu, tak by każdy mógł  zagłosować na jego zdaniem najważniejsze, najciekawsze pomysły, jednym słowem takie, którymi warto się zająć. Można też ponumerować pomysły i poprosić uczniów, aby każdy na karteczce, w tajnym głosowaniu, przydzielił punkty wybranemu problemowi. Takie postępowanie pozwoli uniknąć sugerowania się wyborami koleżanek i kolegów. Po wyborze problemu warto podobnie postępować przy formułowaniu celu. </w:t>
      </w:r>
      <w:r w:rsidRPr="00C6126B">
        <w:rPr>
          <w:rFonts w:ascii="Arial" w:hAnsi="Arial" w:cs="Arial"/>
          <w:b/>
        </w:rPr>
        <w:t>Pamiętajmy – im więcej decyzji uczniowie podejmą sami, tym większa szansa, że wezmą odpowiedzialność za swoje działania.</w:t>
      </w:r>
      <w:r w:rsidRPr="00C6126B">
        <w:rPr>
          <w:rFonts w:ascii="Arial" w:hAnsi="Arial" w:cs="Arial"/>
        </w:rPr>
        <w:t xml:space="preserve"> 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Planowanie działań </w:t>
      </w:r>
      <w:r w:rsidRPr="00C6126B">
        <w:rPr>
          <w:rFonts w:ascii="Arial" w:hAnsi="Arial" w:cs="Arial"/>
        </w:rPr>
        <w:t>– uczniowie realizują projekty edukacyjne w grupach 5-8 osobowych. Optymalne są zespoły 5-6 osobowe. Rolą nauczyciela jest omówienie z nimi zasady planowania. Natomiast uczniowie powinni w jak największym stopniu sami zdecydować kto, co, gdzie kiedy i jak powinien wykonać, aby projekt został zrealizowany. Plan działań musi być przygotowany na piśmie. Warto wykorzystać sprawdzone modele, np. wykres Gantta.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Realizacja </w:t>
      </w:r>
      <w:r w:rsidRPr="00C6126B">
        <w:rPr>
          <w:rFonts w:ascii="Arial" w:hAnsi="Arial" w:cs="Arial"/>
        </w:rPr>
        <w:t>–</w:t>
      </w:r>
      <w:r w:rsidRPr="00C6126B">
        <w:rPr>
          <w:rFonts w:ascii="Arial" w:hAnsi="Arial" w:cs="Arial"/>
          <w:b/>
        </w:rPr>
        <w:t xml:space="preserve"> działania uczniów </w:t>
      </w:r>
      <w:r w:rsidRPr="00C6126B">
        <w:rPr>
          <w:rFonts w:ascii="Arial" w:hAnsi="Arial" w:cs="Arial"/>
        </w:rPr>
        <w:t xml:space="preserve">– kiedy uczennice i uczniowie rozpoczynają realizację zaplanowanych działań, nauczyciel powinien uzgodnić z liderem każdego zespołu terminy i miejsca swoich konsultacji. Wydaje się, że dla budowania współpracy jest lepiej, jeśli spotkanie będzie odbywało się ze wszystkimi liderami równocześnie.  Podczas spotkań liderzy powinni przedstawić krótką informację o postępie prac, o poziomie zaangażowania wszystkich członków zespołu w realizację zadań. Nauczyciel może wcześniej przygotować sam lub wspólnie z uczniami zestaw pytań do liderów. Mogą to być np. pytania:  Co realizowaliście zgodnie z planem? Czego nie wykonaliście, choć było to zaplanowane? Co sprawiło, że tak się stało? Jakie znaleźliście sposoby na rozwiązanie trudności? Co możecie zrobić innego, aby poradzić sobie z trudnościami? Jakiej pomocy potrzebujecie? Jakie jest zaangażowanie poszczególnych członków zespołu? Dobrze, jeśli w sytuacji wystąpienia trudności to liderzy będą sobie wzajemnie podpowiadali, jak je rozwiązać. Nauczyciel może </w:t>
      </w:r>
      <w:r w:rsidRPr="00C6126B">
        <w:rPr>
          <w:rFonts w:ascii="Arial" w:hAnsi="Arial" w:cs="Arial"/>
        </w:rPr>
        <w:lastRenderedPageBreak/>
        <w:t xml:space="preserve">zadawać pytania: Czy inni mieli podobną sytuację? Co wtedy zrobiliście? Jakie można mieć pomysły na rozwiązanie tego problemu? </w:t>
      </w:r>
    </w:p>
    <w:p w:rsidR="0065079C" w:rsidRPr="00C6126B" w:rsidRDefault="0065079C" w:rsidP="0065079C">
      <w:pPr>
        <w:pStyle w:val="numerowaniea"/>
        <w:spacing w:before="280" w:after="200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b/>
        </w:rPr>
        <w:t xml:space="preserve">Prezentacja </w:t>
      </w:r>
      <w:r w:rsidRPr="00C6126B">
        <w:rPr>
          <w:rFonts w:ascii="Arial" w:hAnsi="Arial" w:cs="Arial"/>
        </w:rPr>
        <w:t xml:space="preserve">– po zakończeniu prac odbywa się prezentacja. Uczniowie decydują w jakiej formie. Może odbyć się w klasie – zespoły prezentują sobie wzajemnie prace, ale może też odbyć się w bibliotece szkolnej, podczas zebrania z rodzicami (na forum klasy lub szkoły), a nawet w lokalnym domu kultury lub innym publicznym miejscu (np. świetlica wiejska). Przed prezentacją uczniowie powinni odpowiedzieć sobie na </w:t>
      </w:r>
      <w:r w:rsidRPr="00C6126B">
        <w:rPr>
          <w:rFonts w:ascii="Arial" w:hAnsi="Arial" w:cs="Arial"/>
          <w:b/>
        </w:rPr>
        <w:t xml:space="preserve">następujące pytania </w:t>
      </w:r>
      <w:r w:rsidRPr="00C6126B">
        <w:rPr>
          <w:rFonts w:ascii="Arial" w:hAnsi="Arial" w:cs="Arial"/>
        </w:rPr>
        <w:t>(pytania powinny być zapisane na trzech osobnych plakatach, żeby można było pod nim zapisywać odpowiedzi uczniów):</w:t>
      </w:r>
    </w:p>
    <w:p w:rsidR="0065079C" w:rsidRPr="00C6126B" w:rsidRDefault="0065079C" w:rsidP="0065079C">
      <w:pPr>
        <w:pStyle w:val="ListParagraph"/>
        <w:numPr>
          <w:ilvl w:val="0"/>
          <w:numId w:val="3"/>
        </w:numPr>
        <w:spacing w:after="283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Komu chcemy zaprezentować efekty naszej pracy (produkt projektu) i to, jak powstawał?</w:t>
      </w:r>
    </w:p>
    <w:p w:rsidR="0065079C" w:rsidRPr="00C6126B" w:rsidRDefault="0065079C" w:rsidP="0065079C">
      <w:pPr>
        <w:pStyle w:val="ListParagraph"/>
        <w:numPr>
          <w:ilvl w:val="0"/>
          <w:numId w:val="3"/>
        </w:numPr>
        <w:spacing w:after="283"/>
        <w:jc w:val="both"/>
        <w:rPr>
          <w:rFonts w:ascii="Arial" w:hAnsi="Arial" w:cs="Arial"/>
          <w:i/>
        </w:rPr>
      </w:pPr>
      <w:r w:rsidRPr="00C6126B">
        <w:rPr>
          <w:rFonts w:ascii="Arial" w:hAnsi="Arial" w:cs="Arial"/>
          <w:i/>
        </w:rPr>
        <w:t>Jak możemy zaprezentować efekty naszej pracy?</w:t>
      </w:r>
    </w:p>
    <w:p w:rsidR="0065079C" w:rsidRPr="00C6126B" w:rsidRDefault="0065079C" w:rsidP="0065079C">
      <w:pPr>
        <w:pStyle w:val="ListParagraph"/>
        <w:numPr>
          <w:ilvl w:val="0"/>
          <w:numId w:val="3"/>
        </w:numPr>
        <w:spacing w:after="283"/>
        <w:jc w:val="both"/>
        <w:rPr>
          <w:rFonts w:ascii="Arial" w:hAnsi="Arial" w:cs="Arial"/>
        </w:rPr>
      </w:pPr>
      <w:r w:rsidRPr="00C6126B">
        <w:rPr>
          <w:rFonts w:ascii="Arial" w:hAnsi="Arial" w:cs="Arial"/>
          <w:i/>
        </w:rPr>
        <w:t>Co opowiemy o naszej wspólnej pracy?</w:t>
      </w:r>
      <w:r w:rsidRPr="00C6126B">
        <w:rPr>
          <w:rFonts w:ascii="Arial" w:hAnsi="Arial" w:cs="Arial"/>
        </w:rPr>
        <w:t xml:space="preserve"> </w:t>
      </w:r>
    </w:p>
    <w:p w:rsidR="0065079C" w:rsidRPr="00C6126B" w:rsidRDefault="0065079C" w:rsidP="0065079C">
      <w:pPr>
        <w:pStyle w:val="ListParagraph"/>
        <w:spacing w:after="280"/>
        <w:ind w:left="0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Do przygotowania prezentacji można wykorzystać „gwiazdę pytań”, zamieszczoną w tabelce:</w:t>
      </w:r>
    </w:p>
    <w:tbl>
      <w:tblPr>
        <w:tblW w:w="0" w:type="auto"/>
        <w:jc w:val="center"/>
        <w:tblInd w:w="103" w:type="dxa"/>
        <w:tblLayout w:type="fixed"/>
        <w:tblCellMar>
          <w:left w:w="103" w:type="dxa"/>
        </w:tblCellMar>
        <w:tblLook w:val="0000"/>
      </w:tblPr>
      <w:tblGrid>
        <w:gridCol w:w="2044"/>
        <w:gridCol w:w="4238"/>
      </w:tblGrid>
      <w:tr w:rsidR="0065079C" w:rsidRPr="00C6126B" w:rsidTr="00D85128">
        <w:trPr>
          <w:trHeight w:val="596"/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  <w:b/>
              </w:rPr>
              <w:t>Prezentacja projektu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>Kto?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>Co?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Gdzie?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Kiedy?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5079C" w:rsidRPr="00C6126B" w:rsidTr="00D85128">
        <w:trPr>
          <w:jc w:val="center"/>
        </w:trPr>
        <w:tc>
          <w:tcPr>
            <w:tcW w:w="2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6126B">
              <w:rPr>
                <w:rFonts w:ascii="Arial" w:hAnsi="Arial" w:cs="Arial"/>
              </w:rPr>
              <w:t xml:space="preserve">Jak? </w:t>
            </w:r>
          </w:p>
        </w:tc>
        <w:tc>
          <w:tcPr>
            <w:tcW w:w="4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079C" w:rsidRPr="00C6126B" w:rsidRDefault="0065079C" w:rsidP="0065079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65079C" w:rsidRPr="00C6126B" w:rsidRDefault="0065079C" w:rsidP="0065079C">
      <w:pPr>
        <w:spacing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Podczas planowania prezentacji niezbędne jest ustalenie kryteriów jej oceny, biorąc pod uwagę: co w tej prezentacji będzie dla słuchaczy najważniejsze, jak powinna przebiegać, aby zastała uznana za interesującą?</w:t>
      </w:r>
    </w:p>
    <w:p w:rsidR="0065079C" w:rsidRPr="00C6126B" w:rsidRDefault="0065079C" w:rsidP="0065079C">
      <w:pPr>
        <w:spacing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Przykładowe pytania, jako kryteria oceny prezentacji: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0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>Czy prezentacja przebiegała sprawnie, w wyznaczonym czasie?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00" w:line="276" w:lineRule="auto"/>
        <w:rPr>
          <w:rFonts w:ascii="Arial" w:hAnsi="Arial" w:cs="Arial"/>
        </w:rPr>
      </w:pPr>
      <w:r w:rsidRPr="00C6126B">
        <w:rPr>
          <w:rFonts w:ascii="Arial" w:hAnsi="Arial" w:cs="Arial"/>
        </w:rPr>
        <w:t>Czy prezentacja wzbudziła zainteresowanie odbiorców – czy słuchali i obserwowali z uwagą,</w:t>
      </w:r>
      <w:r w:rsidRPr="00C6126B">
        <w:rPr>
          <w:rFonts w:ascii="Arial" w:hAnsi="Arial" w:cs="Arial"/>
        </w:rPr>
        <w:br/>
        <w:t>nie zajmując się w tym czasie innymi sprawami?</w:t>
      </w:r>
    </w:p>
    <w:p w:rsidR="0065079C" w:rsidRPr="00C6126B" w:rsidRDefault="0065079C" w:rsidP="0065079C">
      <w:pPr>
        <w:numPr>
          <w:ilvl w:val="0"/>
          <w:numId w:val="4"/>
        </w:numPr>
        <w:suppressAutoHyphens/>
        <w:spacing w:after="280" w:line="276" w:lineRule="auto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Czy podczas prezentacji każdy członek zespołu wykonał swoje zadanie?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  <w:b/>
        </w:rPr>
      </w:pPr>
      <w:r w:rsidRPr="00C6126B">
        <w:rPr>
          <w:rFonts w:ascii="Arial" w:hAnsi="Arial" w:cs="Arial"/>
          <w:b/>
        </w:rPr>
        <w:t xml:space="preserve">Refleksja nad przebiegiem i efektami projektu </w:t>
      </w:r>
      <w:r w:rsidRPr="00C6126B">
        <w:rPr>
          <w:rFonts w:ascii="Arial" w:hAnsi="Arial" w:cs="Arial"/>
        </w:rPr>
        <w:t xml:space="preserve">– to kluczowy etap realizacji projektu edukacyjnego, niestety, często w praktyce szkolnej pomijany. Po zakończeniu działań i zaprezentowaniu efektów jest czas na to, aby dokonać refleksji nad swoją rolą w zespole, w przebiegu współpracy. 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  <w:b/>
        </w:rPr>
        <w:lastRenderedPageBreak/>
        <w:t xml:space="preserve">Samoocena: 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Co robiłeś/aś podczas realizacji projektu?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Jakich umiejętności to wymagało? Czego się nauczyłeś/aś? Co umiesz dziś, czego </w:t>
      </w:r>
      <w:r w:rsidRPr="00C6126B">
        <w:rPr>
          <w:rFonts w:ascii="Arial" w:hAnsi="Arial" w:cs="Arial"/>
        </w:rPr>
        <w:br/>
        <w:t>nie umiałaś/eś przed wykonaniem zadań związanych z projektem?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Co było ważne w tym, co robiła/eś? Jakie przekonanie o sobie zmieniłaś/eś podczas pracy? Dlaczego podczas realizacji zadań postąpiłaś/eś w taki właśnie sposób? 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Jak inni uczniowie mogliby zachować się w sytuacji, z którą spotkałeś/łaś się podczas realizacji projektu? 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Czego ważnego o sobie dowiedziałeś/aś się podczas realizacji projektu?</w:t>
      </w:r>
    </w:p>
    <w:p w:rsidR="0065079C" w:rsidRPr="00C6126B" w:rsidRDefault="0065079C" w:rsidP="0065079C">
      <w:pPr>
        <w:pStyle w:val="ListParagraph"/>
        <w:numPr>
          <w:ilvl w:val="0"/>
          <w:numId w:val="5"/>
        </w:numPr>
        <w:spacing w:before="170" w:after="0"/>
        <w:rPr>
          <w:rFonts w:ascii="Arial" w:hAnsi="Arial" w:cs="Arial"/>
          <w:b/>
        </w:rPr>
      </w:pPr>
      <w:r w:rsidRPr="00C6126B">
        <w:rPr>
          <w:rFonts w:ascii="Arial" w:hAnsi="Arial" w:cs="Arial"/>
        </w:rPr>
        <w:t>Jak to wpłynie na twoje dalsze działania? Co zmienisz w swoich zachowaniach następnym razem?</w:t>
      </w:r>
    </w:p>
    <w:p w:rsidR="0065079C" w:rsidRPr="00C6126B" w:rsidRDefault="0065079C" w:rsidP="0065079C">
      <w:pPr>
        <w:spacing w:before="170" w:after="0" w:line="276" w:lineRule="auto"/>
        <w:rPr>
          <w:rFonts w:ascii="Arial" w:hAnsi="Arial" w:cs="Arial"/>
        </w:rPr>
      </w:pPr>
      <w:r w:rsidRPr="00C6126B">
        <w:rPr>
          <w:rFonts w:ascii="Arial" w:hAnsi="Arial" w:cs="Arial"/>
          <w:b/>
        </w:rPr>
        <w:t>Ocena pracy zespołowej: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Czy wszyscy byli zaangażowani w pracę zespołu i w jakim stopniu? Co zwiększało zaangażowanie, a co je zmniejszało?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na etapie planowania każdy miał możliwość wypowiedzi? Jakie uwagi były przydatne </w:t>
      </w:r>
      <w:r w:rsidRPr="00C6126B">
        <w:rPr>
          <w:rFonts w:ascii="Arial" w:hAnsi="Arial" w:cs="Arial"/>
        </w:rPr>
        <w:br/>
        <w:t>w planowaniu?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Który etap pracy był najtrudniejszy dla każdego z was i dla całej grupy?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Jak każdy z członków zespołu mógł wpływać na decyzje grupy?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argumenty różnych osób były brane pod uwagę przy podejmowaniu decyzji? 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osoby, które nie wypowiadały się, były zachęcane do zabrania głosu podczas dyskusji? </w:t>
      </w:r>
      <w:r w:rsidRPr="00C6126B">
        <w:rPr>
          <w:rFonts w:ascii="Arial" w:hAnsi="Arial" w:cs="Arial"/>
        </w:rPr>
        <w:br/>
        <w:t xml:space="preserve">W jaki sposób? 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Czy wszyscy wywiązywali się z przyjętych zobowiązań? Co sprzyjało wywiązywaniu się </w:t>
      </w:r>
      <w:r w:rsidRPr="00C6126B">
        <w:rPr>
          <w:rFonts w:ascii="Arial" w:hAnsi="Arial" w:cs="Arial"/>
        </w:rPr>
        <w:br/>
        <w:t>z przyjętych zobowiązań, a co przeszkadzało?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Jakie korzyści przyniosła wspólna praca nad projektem?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Gdyby każdy osobno chciał zrealizować taki projekt, czy efekty byłby podobny?</w:t>
      </w:r>
    </w:p>
    <w:p w:rsidR="0065079C" w:rsidRPr="00C6126B" w:rsidRDefault="0065079C" w:rsidP="0065079C">
      <w:pPr>
        <w:pStyle w:val="ListParagraph"/>
        <w:numPr>
          <w:ilvl w:val="0"/>
          <w:numId w:val="6"/>
        </w:numPr>
        <w:spacing w:before="170" w:after="0"/>
        <w:rPr>
          <w:rFonts w:ascii="Arial" w:hAnsi="Arial" w:cs="Arial"/>
        </w:rPr>
      </w:pPr>
      <w:r w:rsidRPr="00C6126B">
        <w:rPr>
          <w:rFonts w:ascii="Arial" w:hAnsi="Arial" w:cs="Arial"/>
        </w:rPr>
        <w:t>Czy zasady pracy grupy przyjęte na początku pomogły nam w dobrym działaniu?  Które z nich okazały się najbardziej przydatne? Które na pewno zastosujemy w następnym projekcie?</w:t>
      </w:r>
    </w:p>
    <w:p w:rsidR="0065079C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</w:rPr>
      </w:pPr>
      <w:r w:rsidRPr="00C6126B">
        <w:rPr>
          <w:rFonts w:ascii="Arial" w:hAnsi="Arial" w:cs="Arial"/>
        </w:rPr>
        <w:t xml:space="preserve">Odpowiedzi uczniów warto zapisać, aby stały się punktem wyjścia do realizacji następnego projektu edukacyjnego. </w:t>
      </w:r>
    </w:p>
    <w:p w:rsidR="006D79A1" w:rsidRPr="00C6126B" w:rsidRDefault="0065079C" w:rsidP="0065079C">
      <w:pPr>
        <w:spacing w:before="280" w:after="0" w:line="276" w:lineRule="auto"/>
        <w:jc w:val="both"/>
        <w:rPr>
          <w:rFonts w:ascii="Arial" w:hAnsi="Arial" w:cs="Arial"/>
          <w:b/>
        </w:rPr>
      </w:pPr>
      <w:hyperlink r:id="rId7" w:tgtFrame="_blank" w:history="1">
        <w:r w:rsidRPr="00C6126B">
          <w:rPr>
            <w:rFonts w:ascii="Arial" w:eastAsia="Times New Roman" w:hAnsi="Arial" w:cs="Arial"/>
            <w:color w:val="1155CC"/>
            <w:sz w:val="19"/>
            <w:szCs w:val="19"/>
            <w:u w:val="single"/>
          </w:rPr>
          <w:t>https://trello.com/</w:t>
        </w:r>
      </w:hyperlink>
      <w:r w:rsidRPr="00C6126B">
        <w:rPr>
          <w:rFonts w:ascii="Arial" w:eastAsia="Times New Roman" w:hAnsi="Arial" w:cs="Arial"/>
          <w:color w:val="1155CC"/>
          <w:sz w:val="19"/>
          <w:szCs w:val="19"/>
          <w:u w:val="single"/>
        </w:rPr>
        <w:t xml:space="preserve"> </w:t>
      </w:r>
      <w:r w:rsidRPr="00C6126B">
        <w:rPr>
          <w:rFonts w:ascii="Arial" w:eastAsia="Times New Roman" w:hAnsi="Arial" w:cs="Arial"/>
          <w:sz w:val="19"/>
          <w:szCs w:val="19"/>
        </w:rPr>
        <w:t xml:space="preserve">-     narzędzie do zarządzania projektami </w:t>
      </w:r>
      <w:r w:rsidRPr="00C6126B">
        <w:rPr>
          <w:rFonts w:ascii="Arial" w:eastAsia="Times New Roman" w:hAnsi="Arial" w:cs="Arial"/>
          <w:sz w:val="19"/>
          <w:szCs w:val="19"/>
        </w:rPr>
        <w:sym w:font="Wingdings" w:char="F04A"/>
      </w:r>
      <w:r w:rsidRPr="00C6126B">
        <w:rPr>
          <w:rFonts w:ascii="Arial" w:eastAsia="Times New Roman" w:hAnsi="Arial" w:cs="Arial"/>
          <w:sz w:val="19"/>
          <w:szCs w:val="19"/>
        </w:rPr>
        <w:t xml:space="preserve"> </w:t>
      </w:r>
      <w:bookmarkStart w:id="0" w:name="_GoBack"/>
      <w:bookmarkEnd w:id="0"/>
    </w:p>
    <w:sectPr w:rsidR="006D79A1" w:rsidRPr="00C6126B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57" w:rsidRDefault="00C64557" w:rsidP="00D458AB">
      <w:pPr>
        <w:spacing w:after="0" w:line="240" w:lineRule="auto"/>
      </w:pPr>
      <w:r>
        <w:separator/>
      </w:r>
    </w:p>
  </w:endnote>
  <w:endnote w:type="continuationSeparator" w:id="1">
    <w:p w:rsidR="00C64557" w:rsidRDefault="00C64557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B95A1A">
          <w:fldChar w:fldCharType="begin"/>
        </w:r>
        <w:r w:rsidR="00765934">
          <w:instrText>PAGE   \* MERGEFORMAT</w:instrText>
        </w:r>
        <w:r w:rsidR="00B95A1A">
          <w:fldChar w:fldCharType="separate"/>
        </w:r>
        <w:r w:rsidR="00C6126B">
          <w:rPr>
            <w:noProof/>
          </w:rPr>
          <w:t>4</w:t>
        </w:r>
        <w:r w:rsidR="00B95A1A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57" w:rsidRDefault="00C64557" w:rsidP="00D458AB">
      <w:pPr>
        <w:spacing w:after="0" w:line="240" w:lineRule="auto"/>
      </w:pPr>
      <w:r>
        <w:separator/>
      </w:r>
    </w:p>
  </w:footnote>
  <w:footnote w:type="continuationSeparator" w:id="1">
    <w:p w:rsidR="00C64557" w:rsidRDefault="00C64557" w:rsidP="00D458AB">
      <w:pPr>
        <w:spacing w:after="0" w:line="240" w:lineRule="auto"/>
      </w:pPr>
      <w:r>
        <w:continuationSeparator/>
      </w:r>
    </w:p>
  </w:footnote>
  <w:footnote w:id="2">
    <w:p w:rsidR="0065079C" w:rsidRDefault="0065079C" w:rsidP="0065079C">
      <w:pPr>
        <w:pStyle w:val="Tekstprzypisudolnego"/>
      </w:pPr>
      <w:r>
        <w:rPr>
          <w:rStyle w:val="Znakiprzypiswdolnych"/>
        </w:rPr>
        <w:footnoteRef/>
      </w:r>
      <w:r>
        <w:rPr>
          <w:sz w:val="20"/>
        </w:rPr>
        <w:tab/>
        <w:t xml:space="preserve">Jacek Królikowski, </w:t>
      </w:r>
      <w:r>
        <w:rPr>
          <w:i/>
          <w:sz w:val="20"/>
        </w:rPr>
        <w:t>Co to są projekty edukacyjne?</w:t>
      </w:r>
      <w:r>
        <w:rPr>
          <w:sz w:val="20"/>
        </w:rPr>
        <w:t xml:space="preserve"> (w:) </w:t>
      </w:r>
      <w:r>
        <w:rPr>
          <w:i/>
          <w:sz w:val="20"/>
        </w:rPr>
        <w:t>Dzieci aktywne w społeczności. Scenariusze projektów edukacyjnych rozwijających kompetencje społeczne i obywatelskie oraz umiejętność uczenia się w kl. 4-6 SP</w:t>
      </w:r>
      <w:r>
        <w:rPr>
          <w:sz w:val="20"/>
        </w:rPr>
        <w:t xml:space="preserve">, Wydawnictwo projektu „Z małej szkoły w wielki świat”, Federacja Inicjatyw Oświatowych, Warszawa 2013, </w:t>
      </w:r>
      <w:r>
        <w:rPr>
          <w:sz w:val="20"/>
        </w:rPr>
        <w:br/>
        <w:t>s. XLI.</w:t>
      </w:r>
      <w:r>
        <w:rPr>
          <w:rStyle w:val="Znakiprzypiswdolnych"/>
        </w:rPr>
        <w:br/>
      </w:r>
      <w:r>
        <w:rPr>
          <w:rStyle w:val="Znakiprzypiswdolnych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6"/>
    <w:multiLevelType w:val="multilevel"/>
    <w:tmpl w:val="00000036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37"/>
    <w:multiLevelType w:val="multilevel"/>
    <w:tmpl w:val="00000037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38"/>
    <w:multiLevelType w:val="multilevel"/>
    <w:tmpl w:val="00000038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3">
    <w:nsid w:val="00000039"/>
    <w:multiLevelType w:val="multilevel"/>
    <w:tmpl w:val="00000039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4">
    <w:nsid w:val="0000003A"/>
    <w:multiLevelType w:val="multi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5">
    <w:nsid w:val="0000003B"/>
    <w:multiLevelType w:val="multilevel"/>
    <w:tmpl w:val="0000003B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6126B"/>
    <w:rsid w:val="000D0F14"/>
    <w:rsid w:val="00166D02"/>
    <w:rsid w:val="00172E35"/>
    <w:rsid w:val="00381F99"/>
    <w:rsid w:val="004C7FD6"/>
    <w:rsid w:val="00587E94"/>
    <w:rsid w:val="00614ECD"/>
    <w:rsid w:val="0065079C"/>
    <w:rsid w:val="006D79A1"/>
    <w:rsid w:val="00765934"/>
    <w:rsid w:val="008449BE"/>
    <w:rsid w:val="00856C51"/>
    <w:rsid w:val="009C12B2"/>
    <w:rsid w:val="00A04404"/>
    <w:rsid w:val="00A97656"/>
    <w:rsid w:val="00B95A1A"/>
    <w:rsid w:val="00C6126B"/>
    <w:rsid w:val="00C64557"/>
    <w:rsid w:val="00CA3997"/>
    <w:rsid w:val="00D458AB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A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  <w:rPr>
      <w:lang/>
    </w:rPr>
  </w:style>
  <w:style w:type="paragraph" w:styleId="Akapitzlist">
    <w:name w:val="List Paragraph"/>
    <w:basedOn w:val="Normalny"/>
    <w:link w:val="AkapitzlistZnak"/>
    <w:uiPriority w:val="99"/>
    <w:qFormat/>
    <w:rsid w:val="00172E35"/>
    <w:pPr>
      <w:spacing w:line="256" w:lineRule="auto"/>
      <w:ind w:left="720"/>
      <w:contextualSpacing/>
    </w:pPr>
    <w:rPr>
      <w:lang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5079C"/>
    <w:rPr>
      <w:vertAlign w:val="superscript"/>
    </w:rPr>
  </w:style>
  <w:style w:type="paragraph" w:customStyle="1" w:styleId="ListParagraph">
    <w:name w:val="List Paragraph"/>
    <w:basedOn w:val="Normalny"/>
    <w:rsid w:val="0065079C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0"/>
      <w:kern w:val="1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5079C"/>
    <w:pPr>
      <w:suppressAutoHyphens/>
      <w:spacing w:after="200" w:line="276" w:lineRule="auto"/>
    </w:pPr>
    <w:rPr>
      <w:rFonts w:ascii="Calibri" w:eastAsia="Calibri" w:hAnsi="Calibri" w:cs="Calibri"/>
      <w:color w:val="000000"/>
      <w:kern w:val="1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079C"/>
    <w:rPr>
      <w:rFonts w:ascii="Calibri" w:eastAsia="Calibri" w:hAnsi="Calibri" w:cs="Calibri"/>
      <w:color w:val="000000"/>
      <w:kern w:val="1"/>
      <w:szCs w:val="20"/>
      <w:lang w:eastAsia="pl-PL"/>
    </w:rPr>
  </w:style>
  <w:style w:type="paragraph" w:customStyle="1" w:styleId="numerowaniea">
    <w:name w:val="numerowanie a"/>
    <w:basedOn w:val="Normalny"/>
    <w:rsid w:val="0065079C"/>
    <w:pPr>
      <w:suppressAutoHyphens/>
      <w:spacing w:before="240" w:after="0" w:line="276" w:lineRule="auto"/>
    </w:pPr>
    <w:rPr>
      <w:rFonts w:ascii="Calibri" w:eastAsia="Calibri" w:hAnsi="Calibri" w:cs="Calibri"/>
      <w:color w:val="000000"/>
      <w:kern w:val="1"/>
      <w:szCs w:val="20"/>
      <w:lang w:eastAsia="pl-PL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rello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2</TotalTime>
  <Pages>4</Pages>
  <Words>1086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2019-02-12T07:23:00Z</dcterms:created>
  <dcterms:modified xsi:type="dcterms:W3CDTF">2019-02-12T07:25:00Z</dcterms:modified>
</cp:coreProperties>
</file>